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D3EE4" w14:textId="77777777" w:rsidR="001150C3" w:rsidRDefault="001150C3" w:rsidP="0011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HILL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14:paraId="79727F46" w14:textId="398BCF34" w:rsidR="001150C3" w:rsidRDefault="001150C3" w:rsidP="0011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Longford.</w:t>
      </w:r>
    </w:p>
    <w:p w14:paraId="3889A774" w14:textId="77777777" w:rsidR="001150C3" w:rsidRDefault="001150C3" w:rsidP="001150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E9CCE8" w14:textId="77777777" w:rsidR="001150C3" w:rsidRDefault="001150C3" w:rsidP="001150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66A9DD" w14:textId="77777777" w:rsidR="001150C3" w:rsidRDefault="001150C3" w:rsidP="0011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Newport, Shropshire,</w:t>
      </w:r>
    </w:p>
    <w:p w14:paraId="7C8F44FE" w14:textId="77777777" w:rsidR="001150C3" w:rsidRDefault="001150C3" w:rsidP="0011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Humphrey Hille(d.1484)(q.v.).</w:t>
      </w:r>
    </w:p>
    <w:p w14:paraId="1F56CFF1" w14:textId="77777777" w:rsidR="001150C3" w:rsidRDefault="001150C3" w:rsidP="001150C3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60741A34" w14:textId="77777777" w:rsidR="001150C3" w:rsidRDefault="001150C3" w:rsidP="001150C3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p.25)</w:t>
      </w:r>
    </w:p>
    <w:p w14:paraId="611E2BEF" w14:textId="77777777" w:rsidR="001150C3" w:rsidRDefault="001150C3" w:rsidP="001150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D885101" w14:textId="77777777" w:rsidR="001150C3" w:rsidRDefault="001150C3" w:rsidP="001150C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19883C1" w14:textId="77777777" w:rsidR="001150C3" w:rsidRPr="00A82A69" w:rsidRDefault="001150C3" w:rsidP="0011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 February 2022</w:t>
      </w:r>
    </w:p>
    <w:p w14:paraId="3C09F7DD" w14:textId="63036EA2" w:rsidR="00BA00AB" w:rsidRPr="001150C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150C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DAC64" w14:textId="77777777" w:rsidR="001150C3" w:rsidRDefault="001150C3" w:rsidP="009139A6">
      <w:r>
        <w:separator/>
      </w:r>
    </w:p>
  </w:endnote>
  <w:endnote w:type="continuationSeparator" w:id="0">
    <w:p w14:paraId="4B42349C" w14:textId="77777777" w:rsidR="001150C3" w:rsidRDefault="001150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BD7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52B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75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6AA81" w14:textId="77777777" w:rsidR="001150C3" w:rsidRDefault="001150C3" w:rsidP="009139A6">
      <w:r>
        <w:separator/>
      </w:r>
    </w:p>
  </w:footnote>
  <w:footnote w:type="continuationSeparator" w:id="0">
    <w:p w14:paraId="5D843F92" w14:textId="77777777" w:rsidR="001150C3" w:rsidRDefault="001150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30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927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A4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0C3"/>
    <w:rsid w:val="000666E0"/>
    <w:rsid w:val="001150C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E0F52"/>
  <w15:chartTrackingRefBased/>
  <w15:docId w15:val="{687BB685-CD9B-4AD4-A04B-65CFA32F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2022-02-15T17:42:00Z</dcterms:created>
  <dcterms:modified xsi:type="dcterms:W3CDTF">2022-02-15T17:42:00Z</dcterms:modified>
</cp:coreProperties>
</file>